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E59" w:rsidRDefault="00CC5F5D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ИНДИВИДУАЛНО 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КЛАСИРАНЕ </w:t>
      </w:r>
    </w:p>
    <w:p w:rsidR="00576D0A" w:rsidRDefault="00484BD5" w:rsidP="00803877">
      <w:pPr>
        <w:spacing w:line="360" w:lineRule="auto"/>
        <w:ind w:firstLine="708"/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ЮНОШИ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ДЛ</w:t>
      </w:r>
      <w:r>
        <w:rPr>
          <w:rFonts w:asciiTheme="majorHAnsi" w:hAnsiTheme="majorHAnsi"/>
          <w:b/>
          <w:sz w:val="32"/>
          <w:szCs w:val="32"/>
        </w:rPr>
        <w:t>ОП 2 КРЪГ</w:t>
      </w:r>
      <w:r w:rsidR="00182E59">
        <w:rPr>
          <w:rFonts w:asciiTheme="majorHAnsi" w:hAnsiTheme="majorHAnsi"/>
          <w:b/>
          <w:sz w:val="32"/>
          <w:szCs w:val="32"/>
        </w:rPr>
        <w:t xml:space="preserve"> 19.10-23.10.</w:t>
      </w:r>
      <w:r w:rsidR="00BE482C" w:rsidRPr="00BE482C">
        <w:rPr>
          <w:rFonts w:asciiTheme="majorHAnsi" w:hAnsiTheme="majorHAnsi"/>
          <w:b/>
          <w:sz w:val="32"/>
          <w:szCs w:val="32"/>
        </w:rPr>
        <w:t xml:space="preserve"> 2021 г.</w:t>
      </w:r>
      <w:r w:rsidR="00182E59">
        <w:rPr>
          <w:rFonts w:asciiTheme="majorHAnsi" w:hAnsiTheme="majorHAnsi"/>
          <w:b/>
          <w:sz w:val="32"/>
          <w:szCs w:val="32"/>
        </w:rPr>
        <w:t>гр.ГОРНА ОРЯХОВИЦА</w:t>
      </w:r>
    </w:p>
    <w:tbl>
      <w:tblPr>
        <w:tblW w:w="10980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630"/>
        <w:gridCol w:w="3690"/>
        <w:gridCol w:w="900"/>
        <w:gridCol w:w="2880"/>
        <w:gridCol w:w="2880"/>
      </w:tblGrid>
      <w:tr w:rsidR="00484BD5" w:rsidRPr="00182E59" w:rsidTr="00803877">
        <w:trPr>
          <w:trHeight w:val="39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:rsidR="00484BD5" w:rsidRPr="00182E59" w:rsidRDefault="00484BD5" w:rsidP="004538FF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84BD5" w:rsidRPr="00182E59" w:rsidRDefault="004538FF" w:rsidP="00484BD5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ИМЕ НА СЪСТЕЗАТЕЛЯ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84BD5" w:rsidRPr="00182E59" w:rsidRDefault="004538FF" w:rsidP="004538FF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84BD5" w:rsidRPr="00182E59" w:rsidRDefault="004538FF" w:rsidP="00484BD5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ОТБОР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484BD5" w:rsidRPr="00182E59" w:rsidRDefault="004538FF" w:rsidP="00484BD5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ГРАД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44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Мартин Колев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 xml:space="preserve">Юнайтед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Пловдив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Кристиян Салман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46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Евелин Колев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 xml:space="preserve">Юнайтед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Пловдив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Виктор Григоров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Русе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Владимир Михайлов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Добруджа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Добрич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48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Йоан Стефанов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ГО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Горна Оряховица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Мариан Недялков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Славия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Кирчо Герасимов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Бокс за всички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Антон Антонов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Светкавица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Търговище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Атанас Бойчинов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 xml:space="preserve">Юнайтед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Пловдив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50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Александър Александров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Янко Иванов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Бокс за всички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Онур Атанасов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Красимир Илиев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Стара Загора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Стара Загора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Георги Георгиев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Александър Иванов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КИКО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Едис Шукри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Дунав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52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Петър Арсовски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Кирил Йорданов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Любослав Методиев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ЦСКА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Марин Колев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Априлец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с. Бояджик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Джан Басриев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Мариан Стоянов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52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Олимпия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Разград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Иван Димитров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52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Севдалин Василев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Хасково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Асен Иванов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Спартак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Плевен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54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Викторио Илиев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Русе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Константин Атанасов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Левски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lastRenderedPageBreak/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Димо Тониев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ЦСКА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Красимир Кирилов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БАББ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Атанас Караилиев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ПД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Пловдив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Альоша Стоянов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Лъвовете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Петрич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57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Константин Костов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Ангел Цветанов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КИКО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Георги Иванов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Светкавица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Търговище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lang w:eastAsia="en-US"/>
              </w:rPr>
            </w:pPr>
            <w:r w:rsidRPr="00182E59">
              <w:rPr>
                <w:lang w:eastAsia="en-US"/>
              </w:rPr>
              <w:t>Георги Пенов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Самоков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Самоков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Даян Цветков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Ладимекс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Перник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Алпер Билянов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Светкавица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Търговище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Стефчо Рангелов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КИКО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Денис Алексеев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Спарта Монтана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Монтана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Павел Манев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Русе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Ванко Трошев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Бокс за всички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60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Тони Илиев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Виктор Ламбев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Русе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Александър Янис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БАББ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Мартин Цвятков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ГО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Горна Оряховица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Любчо Михайлов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КИКО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Асен Асенов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Стара Загора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Стара Загора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Йордан Йорданов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Ладимекс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Перник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Симеон Йорданов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Самоков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Самоков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Александър Славчев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Кристиян Тодоров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ЦСКА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Християн Христов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ДСД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Плевен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Виктор Стоянов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Шумен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Шумен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Адриян Войков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ДСД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Плевен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63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Иван Илиев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Априлец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с. Бояджик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Юсеин Радж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Севдалин Василев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Хасково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Мирослав Атанасов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Спас Райков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Тракиец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Пазарджик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Тома Великов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Бокс за всички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FF0000"/>
                <w:lang w:eastAsia="en-US"/>
              </w:rPr>
            </w:pPr>
            <w:r w:rsidRPr="00182E59">
              <w:rPr>
                <w:color w:val="FF0000"/>
                <w:lang w:eastAsia="en-US"/>
              </w:rPr>
              <w:t>Мариан Христов</w:t>
            </w:r>
            <w:r w:rsidR="00803877" w:rsidRPr="00182E59">
              <w:rPr>
                <w:rStyle w:val="FootnoteReference"/>
                <w:color w:val="FF0000"/>
                <w:lang w:eastAsia="en-US"/>
              </w:rPr>
              <w:footnoteReference w:id="1"/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FF0000"/>
                <w:lang w:eastAsia="en-US"/>
              </w:rPr>
            </w:pPr>
            <w:r w:rsidRPr="00182E59">
              <w:rPr>
                <w:color w:val="FF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FF0000"/>
                <w:lang w:eastAsia="en-US"/>
              </w:rPr>
            </w:pPr>
            <w:r w:rsidRPr="00182E59">
              <w:rPr>
                <w:color w:val="FF0000"/>
                <w:lang w:eastAsia="en-US"/>
              </w:rPr>
              <w:t>Олимпия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FF0000"/>
                <w:lang w:eastAsia="en-US"/>
              </w:rPr>
            </w:pPr>
            <w:r w:rsidRPr="00182E59">
              <w:rPr>
                <w:color w:val="FF0000"/>
                <w:lang w:eastAsia="en-US"/>
              </w:rPr>
              <w:t>Разград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Алек Николов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Светкавица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Търговище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Денислав Тинчев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ДСД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Плевен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lastRenderedPageBreak/>
              <w:t>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Димитър Кетев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Витали Балевски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ЦСКА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Али Инебов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Светкавица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Търговище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Давид Петров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КИКО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 xml:space="preserve">Иван Петров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Спарта Монтана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Монтана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66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Симеон Тодоров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Левски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Стоян Златанов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Левски СЗ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Джанер Хюсеин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Светкавица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Търговище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Сами Далли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Тракиец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Пазарджик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Стелян Симеонов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ЦСКА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Мартин Иванов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Спарта Монтана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Монтана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Илия Инджов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ГО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Горна Оряховица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Росен Топалов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Шумен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Шумен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Виктор Костов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ГО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Горна Оряховица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Илиян Русев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Антонио Маляков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Мизия 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Плевен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Севар Огнянов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Димов Боксинг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Ямбол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Ивайло Млъзев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 xml:space="preserve">Ивайло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Велико Търново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Максим Тотев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Олимпия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Разград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Даниел Георгиев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Шумен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Шумен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Хюрай Халилов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Олимпия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Разград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70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Красимир Павлов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Мирослав Димитров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Ивайло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Велико Търново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Тимур Ибрям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Севдалин Василев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Хасково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Марио Бойчев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Лъвовете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Петрич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Виктор Добрев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Черно море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Варна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Теодор Тошев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Джанер Мустафов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Светкавица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Търговище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Роберт Деянов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Мизия 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Плевен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Никола Пенчев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Шумен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Шумен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Теодор Стефанов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75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Жан-Божидар Сидеров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Георги Запринов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Мехмед Шукри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Ивайло Маринов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Варна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Борислав Бориславов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Ивайло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Велико Търново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Мартин Натев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ЦСКА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Атанас Николов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Левски СЗ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lastRenderedPageBreak/>
              <w:t>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Виктор Стефанов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Деан Шишиньов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Тракиец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Пазарджик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Антонио Данаилов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Мизия 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Плевен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Алекс Салиев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Михаил Славов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Бургас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Бургас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Мартин Иванов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Червен бряг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Червен бряг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Никола Митов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ДСД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Плевен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Велислав Христов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Дунав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Русе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Емануил Асенов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Ладимекс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Перник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80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Адриян Попов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Червен бряг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Червен бряг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Тошко Иванов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Александър Владимиров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Луковит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Велислав Бърдаров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Олимпия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Разград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Димитър Брусев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ГО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Горна Оряховица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Александър Владимиров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Спартак Плевен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Плевен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Ивайло Петров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Славия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 xml:space="preserve">Илиян Илиев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Спартак Плевен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Плевен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Ивайло Косев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Ивайло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Велико Търново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Александър Кръстанов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ЦСКА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b/>
                <w:bCs/>
                <w:color w:val="000000"/>
                <w:lang w:eastAsia="en-US"/>
              </w:rPr>
            </w:pPr>
            <w:r w:rsidRPr="00182E59">
              <w:rPr>
                <w:b/>
                <w:bCs/>
                <w:color w:val="000000"/>
                <w:lang w:eastAsia="en-US"/>
              </w:rPr>
              <w:t>Кат. +80 кг.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 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Атанас Кръстев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80+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 xml:space="preserve">Юнайтед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Пловдив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2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Румен Димитров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80+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ЦСКА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3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Явор Михайлов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80+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ЦСКА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4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Михаил Маринов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80+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Спартак Пловдив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Пловдив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5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Кристиян Тодоров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80+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Славия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6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Десислав Огнянов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80+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Червен бряг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Червен бряг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7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Михаил Куцаров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80+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ГО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Горна Оряховица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Димитър Йовев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80+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 xml:space="preserve">Левски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9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Светослав Николаев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80+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Локомотив СФ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София</w:t>
            </w:r>
          </w:p>
        </w:tc>
      </w:tr>
      <w:tr w:rsidR="00484BD5" w:rsidRPr="00182E59" w:rsidTr="00803877">
        <w:trPr>
          <w:trHeight w:val="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10</w:t>
            </w:r>
          </w:p>
        </w:tc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Калин Тодоров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538FF">
            <w:pPr>
              <w:jc w:val="center"/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80+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Спартак Плевен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BD5" w:rsidRPr="00182E59" w:rsidRDefault="00484BD5" w:rsidP="00484BD5">
            <w:pPr>
              <w:rPr>
                <w:color w:val="000000"/>
                <w:lang w:eastAsia="en-US"/>
              </w:rPr>
            </w:pPr>
            <w:r w:rsidRPr="00182E59">
              <w:rPr>
                <w:color w:val="000000"/>
                <w:lang w:eastAsia="en-US"/>
              </w:rPr>
              <w:t>Плевен</w:t>
            </w:r>
          </w:p>
        </w:tc>
      </w:tr>
    </w:tbl>
    <w:p w:rsidR="00484BD5" w:rsidRDefault="00484BD5" w:rsidP="00BE482C">
      <w:pPr>
        <w:spacing w:line="360" w:lineRule="auto"/>
        <w:jc w:val="center"/>
        <w:rPr>
          <w:rFonts w:asciiTheme="majorHAnsi" w:hAnsiTheme="majorHAnsi"/>
          <w:b/>
          <w:sz w:val="32"/>
          <w:szCs w:val="32"/>
        </w:rPr>
      </w:pPr>
    </w:p>
    <w:p w:rsidR="00CC5F5D" w:rsidRDefault="00CC5F5D" w:rsidP="00182E59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182E59" w:rsidRDefault="00182E59" w:rsidP="00182E59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  <w:bookmarkStart w:id="0" w:name="_GoBack"/>
      <w:bookmarkEnd w:id="0"/>
    </w:p>
    <w:p w:rsidR="00BE482C" w:rsidRPr="00BE482C" w:rsidRDefault="00BE482C" w:rsidP="00E1287C">
      <w:pPr>
        <w:spacing w:line="360" w:lineRule="auto"/>
        <w:jc w:val="both"/>
        <w:rPr>
          <w:rFonts w:asciiTheme="majorHAnsi" w:hAnsiTheme="majorHAnsi"/>
          <w:b/>
          <w:sz w:val="32"/>
          <w:szCs w:val="32"/>
        </w:rPr>
      </w:pPr>
    </w:p>
    <w:sectPr w:rsidR="00BE482C" w:rsidRPr="00BE482C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928" w:rsidRDefault="00533928" w:rsidP="00144764">
      <w:r>
        <w:separator/>
      </w:r>
    </w:p>
  </w:endnote>
  <w:endnote w:type="continuationSeparator" w:id="0">
    <w:p w:rsidR="00533928" w:rsidRDefault="00533928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D5" w:rsidRDefault="00484BD5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D5" w:rsidRPr="00144764" w:rsidRDefault="00484BD5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928" w:rsidRDefault="00533928" w:rsidP="00144764">
      <w:r>
        <w:separator/>
      </w:r>
    </w:p>
  </w:footnote>
  <w:footnote w:type="continuationSeparator" w:id="0">
    <w:p w:rsidR="00533928" w:rsidRDefault="00533928" w:rsidP="00144764">
      <w:r>
        <w:continuationSeparator/>
      </w:r>
    </w:p>
  </w:footnote>
  <w:footnote w:id="1">
    <w:p w:rsidR="00803877" w:rsidRDefault="0080387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03877">
        <w:t>Дисквали</w:t>
      </w:r>
      <w:r>
        <w:t>фика</w:t>
      </w:r>
      <w:r w:rsidRPr="00803877">
        <w:t>ция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BD5" w:rsidRPr="00144764" w:rsidRDefault="00484BD5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F0F1A"/>
    <w:rsid w:val="00144764"/>
    <w:rsid w:val="00182E59"/>
    <w:rsid w:val="002A4A8E"/>
    <w:rsid w:val="003874E4"/>
    <w:rsid w:val="004538FF"/>
    <w:rsid w:val="00484BD5"/>
    <w:rsid w:val="00533928"/>
    <w:rsid w:val="00570DB0"/>
    <w:rsid w:val="00576D0A"/>
    <w:rsid w:val="005B150B"/>
    <w:rsid w:val="00606305"/>
    <w:rsid w:val="006D1ED9"/>
    <w:rsid w:val="007077B0"/>
    <w:rsid w:val="0073702F"/>
    <w:rsid w:val="0076018A"/>
    <w:rsid w:val="00803877"/>
    <w:rsid w:val="00853C82"/>
    <w:rsid w:val="00891226"/>
    <w:rsid w:val="00917784"/>
    <w:rsid w:val="00920FBF"/>
    <w:rsid w:val="00A25AD5"/>
    <w:rsid w:val="00A87976"/>
    <w:rsid w:val="00AB28A5"/>
    <w:rsid w:val="00AD52FE"/>
    <w:rsid w:val="00B50314"/>
    <w:rsid w:val="00B555A9"/>
    <w:rsid w:val="00B5771A"/>
    <w:rsid w:val="00BE482C"/>
    <w:rsid w:val="00C73178"/>
    <w:rsid w:val="00CB5611"/>
    <w:rsid w:val="00CC5F5D"/>
    <w:rsid w:val="00CE162C"/>
    <w:rsid w:val="00D73436"/>
    <w:rsid w:val="00D876C6"/>
    <w:rsid w:val="00E127A4"/>
    <w:rsid w:val="00E1287C"/>
    <w:rsid w:val="00E247D5"/>
    <w:rsid w:val="00E957A4"/>
    <w:rsid w:val="00E96AFF"/>
    <w:rsid w:val="00FB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76C6CC"/>
  <w15:docId w15:val="{CD443AC3-148B-4D29-A04A-55A0B6A04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9CFC3-E673-460E-9CC5-CE03822EC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5</cp:revision>
  <cp:lastPrinted>2021-03-05T11:43:00Z</cp:lastPrinted>
  <dcterms:created xsi:type="dcterms:W3CDTF">2021-11-24T11:19:00Z</dcterms:created>
  <dcterms:modified xsi:type="dcterms:W3CDTF">2021-11-24T13:10:00Z</dcterms:modified>
</cp:coreProperties>
</file>